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566" w:rsidRPr="004C6E73" w:rsidRDefault="00BE0566" w:rsidP="00BE0566">
      <w:pPr>
        <w:pStyle w:val="NoSpacing"/>
      </w:pPr>
      <w:r w:rsidRPr="004C6E73">
        <w:rPr>
          <w:u w:val="single"/>
        </w:rPr>
        <w:t>Thomas CHAMBRE</w:t>
      </w:r>
      <w:r w:rsidRPr="004C6E73">
        <w:t xml:space="preserve">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BE0566" w:rsidRPr="004C6E73" w:rsidRDefault="00BE0566" w:rsidP="00BE0566">
      <w:pPr>
        <w:pStyle w:val="NoSpacing"/>
      </w:pPr>
    </w:p>
    <w:p w:rsidR="00BE0566" w:rsidRPr="004C6E73" w:rsidRDefault="00BE0566" w:rsidP="00BE0566">
      <w:pPr>
        <w:pStyle w:val="NoSpacing"/>
      </w:pPr>
    </w:p>
    <w:p w:rsidR="00BE0566" w:rsidRPr="004C6E73" w:rsidRDefault="00BE0566" w:rsidP="00BE0566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BE0566" w:rsidRPr="004C6E73" w:rsidRDefault="00BE0566" w:rsidP="00BE0566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BE0566" w:rsidRPr="004C6E73" w:rsidRDefault="00BE0566" w:rsidP="00BE0566">
      <w:pPr>
        <w:pStyle w:val="NoSpacing"/>
      </w:pPr>
    </w:p>
    <w:p w:rsidR="00BE0566" w:rsidRPr="004C6E73" w:rsidRDefault="00BE0566" w:rsidP="00BE0566">
      <w:pPr>
        <w:pStyle w:val="NoSpacing"/>
      </w:pPr>
    </w:p>
    <w:p w:rsidR="00BE0566" w:rsidRPr="004C6E73" w:rsidRDefault="00BE0566" w:rsidP="00BE0566">
      <w:pPr>
        <w:pStyle w:val="NoSpacing"/>
      </w:pPr>
      <w:r w:rsidRPr="004C6E73">
        <w:t>18 May 2016</w:t>
      </w:r>
    </w:p>
    <w:p w:rsidR="006B2F86" w:rsidRPr="00E71FC3" w:rsidRDefault="00BE05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566" w:rsidRDefault="00BE0566" w:rsidP="00E71FC3">
      <w:pPr>
        <w:spacing w:after="0" w:line="240" w:lineRule="auto"/>
      </w:pPr>
      <w:r>
        <w:separator/>
      </w:r>
    </w:p>
  </w:endnote>
  <w:endnote w:type="continuationSeparator" w:id="0">
    <w:p w:rsidR="00BE0566" w:rsidRDefault="00BE05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566" w:rsidRDefault="00BE0566" w:rsidP="00E71FC3">
      <w:pPr>
        <w:spacing w:after="0" w:line="240" w:lineRule="auto"/>
      </w:pPr>
      <w:r>
        <w:separator/>
      </w:r>
    </w:p>
  </w:footnote>
  <w:footnote w:type="continuationSeparator" w:id="0">
    <w:p w:rsidR="00BE0566" w:rsidRDefault="00BE05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66"/>
    <w:rsid w:val="001A7C09"/>
    <w:rsid w:val="00733BE7"/>
    <w:rsid w:val="00AB52E8"/>
    <w:rsid w:val="00B16D3F"/>
    <w:rsid w:val="00BE056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68C27-8D3E-4DB3-A2C5-5C7FA3A6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E056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2016-07-02T15:58:00Z</dcterms:created>
  <dcterms:modified xsi:type="dcterms:W3CDTF">2016-07-02T15:58:00Z</dcterms:modified>
</cp:coreProperties>
</file>